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 xml:space="preserve">December </w:t>
      </w:r>
      <w:r w:rsidR="00D2197B">
        <w:t>3</w:t>
      </w:r>
      <w:r>
        <w:t>, 2019</w:t>
      </w:r>
    </w:p>
    <w:p w:rsidR="00681581" w:rsidRDefault="00681581" w:rsidP="00681581">
      <w:pPr>
        <w:pStyle w:val="ODOT1BodyStyle"/>
      </w:pPr>
    </w:p>
    <w:p w:rsidR="00681581" w:rsidRDefault="005E0E73" w:rsidP="00681581">
      <w:pPr>
        <w:pStyle w:val="ODOT1BodyStyle"/>
      </w:pPr>
      <w:r>
        <w:t xml:space="preserve">Keith A. &amp; Tammy </w:t>
      </w:r>
      <w:proofErr w:type="spellStart"/>
      <w:r>
        <w:t>Detty</w:t>
      </w:r>
      <w:proofErr w:type="spellEnd"/>
    </w:p>
    <w:p w:rsidR="00681581" w:rsidRDefault="003E76DA" w:rsidP="00681581">
      <w:pPr>
        <w:pStyle w:val="ODOT1BodyStyle"/>
      </w:pPr>
      <w:r>
        <w:t>1</w:t>
      </w:r>
      <w:r w:rsidR="005E0E73">
        <w:t>0979 S.R. 138</w:t>
      </w:r>
    </w:p>
    <w:p w:rsidR="002459EE" w:rsidRDefault="005E0E73" w:rsidP="00681581">
      <w:pPr>
        <w:pStyle w:val="ODOT1BodyStyle"/>
      </w:pPr>
      <w:r>
        <w:t>Frankfort Oh, 45628</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37" w:rsidRDefault="00D72937" w:rsidP="003E267F">
      <w:pPr>
        <w:spacing w:after="0" w:line="240" w:lineRule="auto"/>
      </w:pPr>
      <w:r>
        <w:separator/>
      </w:r>
    </w:p>
  </w:endnote>
  <w:endnote w:type="continuationSeparator" w:id="0">
    <w:p w:rsidR="00D72937" w:rsidRDefault="00D72937"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37" w:rsidRDefault="00D72937" w:rsidP="003E267F">
      <w:pPr>
        <w:spacing w:after="0" w:line="240" w:lineRule="auto"/>
      </w:pPr>
      <w:r>
        <w:separator/>
      </w:r>
    </w:p>
  </w:footnote>
  <w:footnote w:type="continuationSeparator" w:id="0">
    <w:p w:rsidR="00D72937" w:rsidRDefault="00D72937"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85ED9"/>
    <w:rsid w:val="001A4CE0"/>
    <w:rsid w:val="001C1889"/>
    <w:rsid w:val="002052A1"/>
    <w:rsid w:val="00214C5E"/>
    <w:rsid w:val="00237EE1"/>
    <w:rsid w:val="002459EE"/>
    <w:rsid w:val="00263ADC"/>
    <w:rsid w:val="00311B48"/>
    <w:rsid w:val="00347623"/>
    <w:rsid w:val="00354D19"/>
    <w:rsid w:val="00386C50"/>
    <w:rsid w:val="003961DC"/>
    <w:rsid w:val="003E267F"/>
    <w:rsid w:val="003E76DA"/>
    <w:rsid w:val="00400CB6"/>
    <w:rsid w:val="0044035C"/>
    <w:rsid w:val="004A2412"/>
    <w:rsid w:val="004A5BC5"/>
    <w:rsid w:val="004A7BB6"/>
    <w:rsid w:val="004D3E0E"/>
    <w:rsid w:val="00550FF3"/>
    <w:rsid w:val="005A17E8"/>
    <w:rsid w:val="005E0E73"/>
    <w:rsid w:val="00650692"/>
    <w:rsid w:val="00655779"/>
    <w:rsid w:val="00681581"/>
    <w:rsid w:val="006A18E6"/>
    <w:rsid w:val="006A78A2"/>
    <w:rsid w:val="006E498A"/>
    <w:rsid w:val="00714F01"/>
    <w:rsid w:val="00720DBB"/>
    <w:rsid w:val="00812CA1"/>
    <w:rsid w:val="008331DF"/>
    <w:rsid w:val="009053EC"/>
    <w:rsid w:val="009137B9"/>
    <w:rsid w:val="009527CC"/>
    <w:rsid w:val="009A3B55"/>
    <w:rsid w:val="00A364F0"/>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2197B"/>
    <w:rsid w:val="00D309FD"/>
    <w:rsid w:val="00D37E1D"/>
    <w:rsid w:val="00D50DAC"/>
    <w:rsid w:val="00D72937"/>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E65E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2</TotalTime>
  <Pages>1</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2019-12-03T12:42:00Z</cp:lastPrinted>
  <dcterms:created xsi:type="dcterms:W3CDTF">2019-12-03T12:46:00Z</dcterms:created>
  <dcterms:modified xsi:type="dcterms:W3CDTF">2019-12-03T12:47:00Z</dcterms:modified>
</cp:coreProperties>
</file>